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BE6AA7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BE6AA7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BE6AA7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BE6AA7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105E5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11091/001-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BE6AA7">
          <w:t>18.11.2016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BE6AA7" w:rsidRPr="00BE6AA7">
          <w:rPr>
            <w:bCs/>
          </w:rPr>
          <w:t>24</w:t>
        </w:r>
        <w:r w:rsidR="00BE6AA7">
          <w:rPr>
            <w:b/>
          </w:rPr>
          <w:t>.11.2016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105E5A" w:rsidRPr="00105E5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105E5A" w:rsidRPr="00105E5A">
          <w:rPr>
            <w:rStyle w:val="aa"/>
          </w:rPr>
          <w:t>440052, г. Пенза, ул. Ново-Тамбовская, д.9;</w:t>
        </w:r>
        <w:r w:rsidR="00105E5A" w:rsidRPr="00105E5A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105E5A" w:rsidRPr="00105E5A">
          <w:rPr>
            <w:rStyle w:val="aa"/>
          </w:rPr>
          <w:t xml:space="preserve"> Отделение физиотерапии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105E5A" w:rsidRPr="00105E5A">
          <w:rPr>
            <w:u w:val="single"/>
          </w:rPr>
          <w:t xml:space="preserve"> 11091/001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105E5A" w:rsidRPr="00105E5A">
          <w:rPr>
            <w:rStyle w:val="aa"/>
          </w:rPr>
          <w:t xml:space="preserve"> Заведующий отделением - врач-физиотерапевт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105E5A" w:rsidRPr="00105E5A">
          <w:rPr>
            <w:rStyle w:val="aa"/>
          </w:rPr>
          <w:t xml:space="preserve"> отсутствует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105E5A" w:rsidRPr="00105E5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2D249F" w:rsidP="00AD14A4">
      <w:fldSimple w:instr=" DOCVARIABLE izm_nd_new \* MERGEFORMAT ">
        <w:r w:rsidR="00BE6AA7" w:rsidRPr="00BE6AA7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BE6AA7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BE6AA7" w:rsidRPr="00BE6AA7" w:rsidRDefault="00BE6AA7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BE6AA7">
              <w:rPr>
                <w:b/>
              </w:rPr>
              <w:t>Кабинет</w:t>
            </w:r>
          </w:p>
        </w:tc>
        <w:tc>
          <w:tcPr>
            <w:tcW w:w="1701" w:type="dxa"/>
            <w:vAlign w:val="center"/>
          </w:tcPr>
          <w:p w:rsidR="00BE6AA7" w:rsidRPr="00F27D93" w:rsidRDefault="00BE6AA7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BE6AA7" w:rsidRPr="00F27D93" w:rsidRDefault="00BE6AA7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BE6AA7" w:rsidRPr="00F27D93" w:rsidRDefault="00BE6AA7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BE6AA7" w:rsidRPr="00F27D93" w:rsidRDefault="00BE6AA7" w:rsidP="00745D40">
            <w:pPr>
              <w:pStyle w:val="a8"/>
            </w:pPr>
            <w:r>
              <w:t>70</w:t>
            </w:r>
          </w:p>
        </w:tc>
      </w:tr>
      <w:tr w:rsidR="00BE6AA7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BE6AA7" w:rsidRPr="00BE6AA7" w:rsidRDefault="00BE6AA7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BE6AA7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BE6AA7" w:rsidRPr="00F27D93" w:rsidRDefault="00BE6AA7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E6AA7" w:rsidRPr="00F27D93" w:rsidRDefault="00BE6AA7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E6AA7" w:rsidRPr="00F27D93" w:rsidRDefault="00BE6AA7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BE6AA7" w:rsidRDefault="00BE6AA7" w:rsidP="00745D40">
            <w:pPr>
              <w:pStyle w:val="a8"/>
            </w:pPr>
          </w:p>
        </w:tc>
      </w:tr>
      <w:tr w:rsidR="00BE6AA7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BE6AA7" w:rsidRPr="00BE6AA7" w:rsidRDefault="00BE6AA7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BE6AA7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BE6AA7" w:rsidRDefault="00BE6AA7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E6AA7" w:rsidRDefault="00BE6AA7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E6AA7" w:rsidRDefault="00BE6AA7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BE6AA7" w:rsidRDefault="00BE6AA7" w:rsidP="00745D40">
            <w:pPr>
              <w:pStyle w:val="a8"/>
            </w:pPr>
          </w:p>
        </w:tc>
      </w:tr>
      <w:tr w:rsidR="00BE6AA7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BE6AA7" w:rsidRPr="00BE6AA7" w:rsidRDefault="00BE6AA7" w:rsidP="00745D40">
            <w:pPr>
              <w:pStyle w:val="a8"/>
              <w:jc w:val="left"/>
              <w:rPr>
                <w:b/>
                <w:i/>
              </w:rPr>
            </w:pPr>
            <w:bookmarkStart w:id="18" w:name="zona2"/>
            <w:bookmarkEnd w:id="18"/>
            <w:r w:rsidRPr="00BE6AA7">
              <w:rPr>
                <w:b/>
                <w:i/>
              </w:rPr>
              <w:t>Территория организации</w:t>
            </w:r>
          </w:p>
        </w:tc>
        <w:tc>
          <w:tcPr>
            <w:tcW w:w="1701" w:type="dxa"/>
            <w:vAlign w:val="center"/>
          </w:tcPr>
          <w:p w:rsidR="00BE6AA7" w:rsidRDefault="00BE6AA7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BE6AA7" w:rsidRDefault="00BE6AA7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BE6AA7" w:rsidRDefault="00BE6AA7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BE6AA7" w:rsidRDefault="00BE6AA7" w:rsidP="00745D40">
            <w:pPr>
              <w:pStyle w:val="a8"/>
            </w:pPr>
            <w:r>
              <w:t>30</w:t>
            </w:r>
          </w:p>
        </w:tc>
      </w:tr>
      <w:tr w:rsidR="00BE6AA7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BE6AA7" w:rsidRPr="00BE6AA7" w:rsidRDefault="00BE6AA7" w:rsidP="00745D40">
            <w:pPr>
              <w:pStyle w:val="a8"/>
              <w:jc w:val="left"/>
              <w:rPr>
                <w:i/>
              </w:rPr>
            </w:pPr>
            <w:bookmarkStart w:id="19" w:name="group3_z2"/>
            <w:bookmarkEnd w:id="19"/>
            <w:r w:rsidRPr="00BE6AA7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BE6AA7" w:rsidRDefault="00BE6AA7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E6AA7" w:rsidRDefault="00BE6AA7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E6AA7" w:rsidRDefault="00BE6AA7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BE6AA7" w:rsidRDefault="00BE6AA7" w:rsidP="00745D40">
            <w:pPr>
              <w:pStyle w:val="a8"/>
            </w:pPr>
          </w:p>
        </w:tc>
      </w:tr>
      <w:tr w:rsidR="00BE6AA7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BE6AA7" w:rsidRPr="00BE6AA7" w:rsidRDefault="00BE6AA7" w:rsidP="00745D40">
            <w:pPr>
              <w:pStyle w:val="a8"/>
              <w:jc w:val="left"/>
              <w:rPr>
                <w:i/>
              </w:rPr>
            </w:pPr>
            <w:bookmarkStart w:id="20" w:name="group4_z2"/>
            <w:bookmarkEnd w:id="20"/>
            <w:r w:rsidRPr="00BE6AA7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BE6AA7" w:rsidRDefault="00BE6AA7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BE6AA7" w:rsidRDefault="00BE6AA7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BE6AA7" w:rsidRDefault="00BE6AA7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BE6AA7" w:rsidRDefault="00BE6AA7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BE6AA7" w:rsidRPr="00BE6AA7">
          <w:rPr>
            <w:bCs/>
          </w:rPr>
          <w:t>-</w:t>
        </w:r>
        <w:r w:rsidR="00BE6AA7" w:rsidRPr="00BE6AA7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BE6AA7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lastRenderedPageBreak/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E6AA7" w:rsidTr="00BE6AA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6AA7" w:rsidRDefault="00BE6AA7" w:rsidP="00AA46ED">
            <w:pPr>
              <w:pStyle w:val="a8"/>
            </w:pPr>
            <w:r w:rsidRPr="00BE6AA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E6AA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6AA7" w:rsidRDefault="00BE6AA7" w:rsidP="00AA46ED">
            <w:pPr>
              <w:pStyle w:val="a8"/>
            </w:pPr>
            <w:r w:rsidRPr="00BE6AA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E6AA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6AA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E6AA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E6AA7" w:rsidRDefault="00BE6AA7" w:rsidP="00AA46ED">
            <w:pPr>
              <w:pStyle w:val="a8"/>
            </w:pPr>
            <w:r w:rsidRPr="00BE6AA7">
              <w:t>Митяева Ольга Александровна</w:t>
            </w:r>
          </w:p>
        </w:tc>
      </w:tr>
      <w:tr w:rsidR="00AA46ED" w:rsidRPr="00BE6AA7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E6AA7" w:rsidRDefault="00BE6AA7" w:rsidP="00AA46ED">
            <w:pPr>
              <w:pStyle w:val="a8"/>
              <w:rPr>
                <w:b/>
                <w:vertAlign w:val="superscript"/>
              </w:rPr>
            </w:pPr>
            <w:r w:rsidRPr="00BE6AA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E6AA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E6AA7" w:rsidRDefault="00BE6AA7" w:rsidP="00AA46ED">
            <w:pPr>
              <w:pStyle w:val="a8"/>
              <w:rPr>
                <w:b/>
                <w:vertAlign w:val="superscript"/>
              </w:rPr>
            </w:pPr>
            <w:r w:rsidRPr="00BE6AA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E6AA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E6AA7" w:rsidRDefault="00BE6AA7" w:rsidP="00AA46ED">
            <w:pPr>
              <w:pStyle w:val="a8"/>
              <w:rPr>
                <w:b/>
                <w:vertAlign w:val="superscript"/>
              </w:rPr>
            </w:pPr>
            <w:r w:rsidRPr="00BE6AA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E6AA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E6AA7" w:rsidRDefault="00BE6AA7" w:rsidP="00AA46ED">
            <w:pPr>
              <w:pStyle w:val="a8"/>
              <w:rPr>
                <w:b/>
                <w:vertAlign w:val="superscript"/>
              </w:rPr>
            </w:pPr>
            <w:r w:rsidRPr="00BE6AA7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AA7" w:rsidRDefault="00BE6AA7" w:rsidP="0076042D">
      <w:pPr>
        <w:pStyle w:val="a9"/>
      </w:pPr>
      <w:r>
        <w:separator/>
      </w:r>
    </w:p>
  </w:endnote>
  <w:endnote w:type="continuationSeparator" w:id="0">
    <w:p w:rsidR="00BE6AA7" w:rsidRDefault="00BE6AA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105E5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11091/001-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2D249F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2D249F" w:rsidRPr="00751B84">
            <w:rPr>
              <w:rStyle w:val="ad"/>
              <w:sz w:val="20"/>
              <w:szCs w:val="20"/>
            </w:rPr>
            <w:fldChar w:fldCharType="separate"/>
          </w:r>
          <w:r w:rsidR="00105E5A">
            <w:rPr>
              <w:rStyle w:val="ad"/>
              <w:noProof/>
              <w:sz w:val="20"/>
              <w:szCs w:val="20"/>
            </w:rPr>
            <w:t>1</w:t>
          </w:r>
          <w:r w:rsidR="002D249F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05E5A" w:rsidRPr="00105E5A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AA7" w:rsidRDefault="00BE6AA7" w:rsidP="0076042D">
      <w:pPr>
        <w:pStyle w:val="a9"/>
      </w:pPr>
      <w:r>
        <w:separator/>
      </w:r>
    </w:p>
  </w:footnote>
  <w:footnote w:type="continuationSeparator" w:id="0">
    <w:p w:rsidR="00BE6AA7" w:rsidRDefault="00BE6AA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Отделение физиотерапии"/>
    <w:docVar w:name="class" w:val="3.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01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415D0D5F08A47D9A139D240E25DD787"/>
    <w:docVar w:name="rm_id" w:val="111"/>
    <w:docVar w:name="rm_name" w:val=" Заведующий отделением - врач-физиотерапевт "/>
    <w:docVar w:name="rm_number" w:val=" 11091/001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Территория организации"/>
    <w:docVar w:name="zona_time" w:val="30"/>
  </w:docVars>
  <w:rsids>
    <w:rsidRoot w:val="002D249F"/>
    <w:rsid w:val="00025683"/>
    <w:rsid w:val="00046815"/>
    <w:rsid w:val="0005566C"/>
    <w:rsid w:val="000D1F5B"/>
    <w:rsid w:val="00105E5A"/>
    <w:rsid w:val="00110025"/>
    <w:rsid w:val="001429B1"/>
    <w:rsid w:val="001607C8"/>
    <w:rsid w:val="001F4D8D"/>
    <w:rsid w:val="00234932"/>
    <w:rsid w:val="00240A51"/>
    <w:rsid w:val="002D249F"/>
    <w:rsid w:val="002E55C6"/>
    <w:rsid w:val="00305B2F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BE6AA7"/>
    <w:rsid w:val="00C02721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2016-11-24T07:31:00Z</dcterms:created>
  <dcterms:modified xsi:type="dcterms:W3CDTF">2016-11-25T06:18:00Z</dcterms:modified>
</cp:coreProperties>
</file>